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2C49" w:rsidRPr="000F7479" w:rsidRDefault="00103CC3" w:rsidP="00CD2C4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 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0F747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103CC3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103CC3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103CC3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D2C49" w:rsidRPr="000F7479" w:rsidRDefault="00CD2C49" w:rsidP="00CD2C49">
      <w:pPr>
        <w:pStyle w:val="1"/>
      </w:pPr>
    </w:p>
    <w:p w:rsidR="00FB001B" w:rsidRPr="000F7479" w:rsidRDefault="00367816" w:rsidP="00367816">
      <w:pPr>
        <w:pStyle w:val="1"/>
      </w:pPr>
      <w:r w:rsidRPr="000F7479">
        <w:t>ПРОТОКОЛ</w:t>
      </w:r>
      <w:r w:rsidR="00FB001B" w:rsidRPr="000F7479">
        <w:rPr>
          <w:caps/>
        </w:rPr>
        <w:br/>
      </w:r>
      <w:r w:rsidR="00FA22F2" w:rsidRPr="000F7479">
        <w:t xml:space="preserve">проведения исследований (испытаний) и измерений </w:t>
      </w:r>
      <w:r w:rsidR="00515AE2" w:rsidRPr="000F7479">
        <w:t>инфразвука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F7479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r w:rsidRPr="000F747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F7479" w:rsidRDefault="0078723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67- И -1-К.2016</w:t>
            </w:r>
          </w:p>
        </w:tc>
      </w:tr>
      <w:tr w:rsidR="00FB001B" w:rsidRPr="000F7479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883461">
            <w:pPr>
              <w:pStyle w:val="a9"/>
              <w:rPr>
                <w:bCs/>
              </w:rPr>
            </w:pPr>
            <w:r w:rsidRPr="000F747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0F7479" w:rsidRDefault="00FD2BA8" w:rsidP="00AD14A4">
      <w:r w:rsidRPr="000F7479">
        <w:rPr>
          <w:rStyle w:val="a7"/>
        </w:rPr>
        <w:t xml:space="preserve">1. </w:t>
      </w:r>
      <w:r w:rsidR="00FB001B" w:rsidRPr="000F7479">
        <w:rPr>
          <w:rStyle w:val="a7"/>
        </w:rPr>
        <w:t xml:space="preserve">Дата проведения </w:t>
      </w:r>
      <w:r w:rsidR="00367816" w:rsidRPr="000F7479">
        <w:rPr>
          <w:rStyle w:val="a7"/>
        </w:rPr>
        <w:t xml:space="preserve">измерений </w:t>
      </w:r>
      <w:r w:rsidR="00234932" w:rsidRPr="000F7479">
        <w:rPr>
          <w:rStyle w:val="a7"/>
        </w:rPr>
        <w:t>(</w:t>
      </w:r>
      <w:r w:rsidR="00367816" w:rsidRPr="000F7479">
        <w:rPr>
          <w:rStyle w:val="a7"/>
        </w:rPr>
        <w:t>оценки</w:t>
      </w:r>
      <w:r w:rsidR="00234932" w:rsidRPr="000F7479">
        <w:rPr>
          <w:rStyle w:val="a7"/>
        </w:rPr>
        <w:t>):</w:t>
      </w:r>
      <w:r w:rsidR="00234932" w:rsidRPr="000F7479">
        <w:t xml:space="preserve"> </w:t>
      </w:r>
      <w:r w:rsidR="0078723A">
        <w:fldChar w:fldCharType="begin"/>
      </w:r>
      <w:r w:rsidR="0078723A">
        <w:instrText xml:space="preserve"> DOCVARIABLE izm_date \* MERGEFORMAT </w:instrText>
      </w:r>
      <w:r w:rsidR="0078723A">
        <w:fldChar w:fldCharType="separate"/>
      </w:r>
      <w:r w:rsidR="00103CC3">
        <w:t>23.08.2016</w:t>
      </w:r>
      <w:r w:rsidR="0078723A">
        <w:fldChar w:fldCharType="end"/>
      </w:r>
    </w:p>
    <w:p w:rsidR="00140706" w:rsidRPr="000F7479" w:rsidRDefault="00140706" w:rsidP="00140706">
      <w:pPr>
        <w:pStyle w:val="a6"/>
      </w:pPr>
      <w:r w:rsidRPr="000F7479">
        <w:t>2. Сведения о работодателе:</w:t>
      </w:r>
    </w:p>
    <w:p w:rsidR="00140706" w:rsidRPr="000F7479" w:rsidRDefault="00140706" w:rsidP="00140706">
      <w:r w:rsidRPr="000F7479">
        <w:t>2.1. Наименование 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rbtd_name \* MERGEFORMAT </w:instrText>
      </w:r>
      <w:r w:rsidRPr="000F7479">
        <w:rPr>
          <w:rStyle w:val="aa"/>
        </w:rPr>
        <w:fldChar w:fldCharType="separate"/>
      </w:r>
      <w:r w:rsidR="0078723A" w:rsidRPr="0078723A">
        <w:rPr>
          <w:rStyle w:val="aa"/>
        </w:rPr>
        <w:t xml:space="preserve">Территориальный фонд обязательного медицинского страхования КБР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2.2. Место нахождения и место осуществления деятельности 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rbtd_adr \* MERGEFORMAT </w:instrText>
      </w:r>
      <w:r w:rsidRPr="000F7479">
        <w:rPr>
          <w:rStyle w:val="aa"/>
        </w:rPr>
        <w:fldChar w:fldCharType="separate"/>
      </w:r>
      <w:r w:rsidR="0078723A" w:rsidRPr="0078723A">
        <w:rPr>
          <w:rStyle w:val="aa"/>
        </w:rPr>
        <w:t xml:space="preserve">360000 г. Нальчик, ул. Шогенцукова, д. 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2.3. Наименование структурного подразделения: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ceh_info \* MERGEFORMAT </w:instrText>
      </w:r>
      <w:r w:rsidRPr="000F7479">
        <w:rPr>
          <w:rStyle w:val="aa"/>
        </w:rPr>
        <w:fldChar w:fldCharType="separate"/>
      </w:r>
      <w:r w:rsidR="0078723A" w:rsidRPr="0078723A">
        <w:rPr>
          <w:rStyle w:val="aa"/>
        </w:rPr>
        <w:t xml:space="preserve"> Административно-хозяйственный отдел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pPr>
        <w:pStyle w:val="a6"/>
      </w:pPr>
      <w:r w:rsidRPr="000F7479">
        <w:t>3. Сведения о рабочем месте:</w:t>
      </w:r>
    </w:p>
    <w:p w:rsidR="00140706" w:rsidRPr="000F7479" w:rsidRDefault="00140706" w:rsidP="00140706">
      <w:r w:rsidRPr="000F7479">
        <w:t>3.1. Номер рабочего места:</w:t>
      </w:r>
      <w:r w:rsidRPr="000F7479">
        <w:rPr>
          <w:rStyle w:val="aa"/>
        </w:rPr>
        <w:t xml:space="preserve"> </w:t>
      </w:r>
      <w:r w:rsidRPr="000F7479">
        <w:rPr>
          <w:u w:val="single"/>
        </w:rPr>
        <w:fldChar w:fldCharType="begin"/>
      </w:r>
      <w:r w:rsidRPr="000F7479">
        <w:rPr>
          <w:u w:val="single"/>
        </w:rPr>
        <w:instrText xml:space="preserve"> DOCVARIABLE rm_number \* MERGEFORMAT </w:instrText>
      </w:r>
      <w:r w:rsidRPr="000F7479">
        <w:rPr>
          <w:u w:val="single"/>
        </w:rPr>
        <w:fldChar w:fldCharType="separate"/>
      </w:r>
      <w:r w:rsidR="0078723A">
        <w:rPr>
          <w:u w:val="single"/>
        </w:rPr>
        <w:t xml:space="preserve"> 67 </w:t>
      </w:r>
      <w:r w:rsidRPr="000F7479">
        <w:rPr>
          <w:u w:val="single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3.2. Наименование рабочего места: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rm_name \* MERGEFORMAT </w:instrText>
      </w:r>
      <w:r w:rsidRPr="000F7479">
        <w:rPr>
          <w:rStyle w:val="aa"/>
        </w:rPr>
        <w:fldChar w:fldCharType="separate"/>
      </w:r>
      <w:r w:rsidR="0078723A" w:rsidRPr="0078723A">
        <w:rPr>
          <w:rStyle w:val="aa"/>
        </w:rPr>
        <w:t xml:space="preserve"> Водитель автомобиля </w:t>
      </w:r>
      <w:r w:rsidRPr="000F7479">
        <w:rPr>
          <w:rStyle w:val="aa"/>
        </w:rPr>
        <w:fldChar w:fldCharType="end"/>
      </w:r>
    </w:p>
    <w:p w:rsidR="00140706" w:rsidRPr="000F7479" w:rsidRDefault="00140706" w:rsidP="00140706">
      <w:r w:rsidRPr="000F7479">
        <w:t>3.3. Код по ОК 016-94: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codeok \* MERGEFORMAT </w:instrText>
      </w:r>
      <w:r w:rsidRPr="000F7479">
        <w:rPr>
          <w:rStyle w:val="aa"/>
        </w:rPr>
        <w:fldChar w:fldCharType="separate"/>
      </w:r>
      <w:r w:rsidR="0078723A" w:rsidRPr="0078723A">
        <w:rPr>
          <w:rStyle w:val="aa"/>
        </w:rPr>
        <w:t xml:space="preserve"> 11442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234932" w:rsidRPr="000F7479" w:rsidRDefault="00576095" w:rsidP="0092778A">
      <w:pPr>
        <w:pStyle w:val="a6"/>
      </w:pPr>
      <w:r w:rsidRPr="000F7479">
        <w:t>4</w:t>
      </w:r>
      <w:r w:rsidR="00234932" w:rsidRPr="000F7479">
        <w:t>. Сведения о средствах измерения:</w:t>
      </w:r>
      <w:r w:rsidR="00A907F6" w:rsidRPr="000F7479">
        <w:t xml:space="preserve"> </w:t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3" w:name="si_table"/>
            <w:bookmarkEnd w:id="3"/>
            <w:r w:rsidRPr="000F747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4" w:name="si_factory_num"/>
            <w:bookmarkEnd w:id="4"/>
            <w:r w:rsidRPr="000F747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5" w:name="si_sertif"/>
            <w:bookmarkEnd w:id="5"/>
            <w:r w:rsidRPr="000F747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6" w:name="si_end_date"/>
            <w:bookmarkEnd w:id="6"/>
            <w:r w:rsidRPr="000F7479">
              <w:t>Действительно до:</w:t>
            </w:r>
          </w:p>
        </w:tc>
      </w:tr>
      <w:tr w:rsidR="00103CC3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103CC3" w:rsidRPr="000F7479" w:rsidRDefault="00103CC3" w:rsidP="00103CC3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C3" w:rsidRPr="000F7479" w:rsidRDefault="00103CC3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3CC3" w:rsidRPr="000F7479" w:rsidRDefault="00103CC3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C3" w:rsidRPr="000F7479" w:rsidRDefault="00103CC3" w:rsidP="00883461">
            <w:pPr>
              <w:pStyle w:val="a8"/>
            </w:pPr>
            <w:r>
              <w:t>08.10.2016</w:t>
            </w:r>
          </w:p>
        </w:tc>
      </w:tr>
    </w:tbl>
    <w:p w:rsidR="00234932" w:rsidRPr="000F7479" w:rsidRDefault="00576095" w:rsidP="0092778A">
      <w:pPr>
        <w:pStyle w:val="a6"/>
      </w:pPr>
      <w:r w:rsidRPr="000F7479">
        <w:t>5</w:t>
      </w:r>
      <w:r w:rsidR="00234932" w:rsidRPr="000F7479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3CC3" w:rsidRPr="00103CC3" w:rsidRDefault="00576095" w:rsidP="00AD14A4">
      <w:r w:rsidRPr="000F7479">
        <w:fldChar w:fldCharType="begin"/>
      </w:r>
      <w:r w:rsidRPr="000F7479">
        <w:instrText xml:space="preserve"> DOCVARIABLE izm_nd_new \* MERGEFORMAT </w:instrText>
      </w:r>
      <w:r w:rsidRPr="000F7479">
        <w:fldChar w:fldCharType="separate"/>
      </w:r>
      <w:r w:rsidR="00103CC3" w:rsidRPr="00103CC3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0F7479" w:rsidRDefault="00103CC3" w:rsidP="00AD14A4">
      <w:r w:rsidRPr="00103CC3">
        <w:t>- Руководство по эксплуатации БВЕК.438150-005РЭ на анализатор шума и вибрации Ассистент.</w:t>
      </w:r>
      <w:r w:rsidR="00576095"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6</w:t>
      </w:r>
      <w:r w:rsidR="00A907F6" w:rsidRPr="000F7479">
        <w:t xml:space="preserve">. Сведения об источнике </w:t>
      </w:r>
      <w:r w:rsidR="006A3C2F" w:rsidRPr="000F7479">
        <w:t>инфразвука</w:t>
      </w:r>
      <w:r w:rsidR="00A907F6" w:rsidRPr="000F7479">
        <w:t>:</w:t>
      </w:r>
    </w:p>
    <w:p w:rsidR="00A907F6" w:rsidRPr="000F7479" w:rsidRDefault="00A907F6" w:rsidP="00072388">
      <w:r w:rsidRPr="000F7479">
        <w:t xml:space="preserve"> </w:t>
      </w:r>
      <w:r w:rsidRPr="000F7479">
        <w:fldChar w:fldCharType="begin"/>
      </w:r>
      <w:r w:rsidRPr="000F7479">
        <w:instrText xml:space="preserve"> DOCVARIABLE "dop_</w:instrText>
      </w:r>
      <w:r w:rsidR="006A3C2F" w:rsidRPr="000F7479">
        <w:instrText>infr</w:instrText>
      </w:r>
      <w:r w:rsidRPr="000F7479">
        <w:instrText xml:space="preserve">" \* MERGEFORMAT </w:instrText>
      </w:r>
      <w:r w:rsidRPr="000F7479">
        <w:fldChar w:fldCharType="separate"/>
      </w:r>
      <w:r w:rsidR="0078723A" w:rsidRPr="0078723A">
        <w:t xml:space="preserve"> узлы и агрегаты а/м </w:t>
      </w:r>
      <w:r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7</w:t>
      </w:r>
      <w:r w:rsidR="00A907F6" w:rsidRPr="000F7479">
        <w:t xml:space="preserve">. Измеренные величины показателей </w:t>
      </w:r>
      <w:r w:rsidR="00173491" w:rsidRPr="000F7479">
        <w:t>инфразвука</w:t>
      </w:r>
      <w:r w:rsidR="00A907F6" w:rsidRPr="000F7479">
        <w:t xml:space="preserve"> на рабочем месте: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61"/>
        <w:gridCol w:w="2877"/>
        <w:gridCol w:w="2706"/>
      </w:tblGrid>
      <w:tr w:rsidR="00A907F6" w:rsidRPr="000F7479" w:rsidTr="00A907F6">
        <w:trPr>
          <w:jc w:val="center"/>
        </w:trPr>
        <w:tc>
          <w:tcPr>
            <w:tcW w:w="445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7" w:name="result_table"/>
            <w:bookmarkStart w:id="8" w:name="izm_column"/>
            <w:bookmarkEnd w:id="7"/>
            <w:bookmarkEnd w:id="8"/>
            <w:r w:rsidRPr="000F7479">
              <w:t>Наименование рабочей зоны (точки измерения)</w:t>
            </w:r>
          </w:p>
        </w:tc>
        <w:tc>
          <w:tcPr>
            <w:tcW w:w="2694" w:type="dxa"/>
            <w:vAlign w:val="center"/>
          </w:tcPr>
          <w:p w:rsidR="00A907F6" w:rsidRPr="000F7479" w:rsidRDefault="00173491" w:rsidP="00E576CE">
            <w:pPr>
              <w:pStyle w:val="a8"/>
            </w:pPr>
            <w:bookmarkStart w:id="9" w:name="izm_level"/>
            <w:bookmarkEnd w:id="9"/>
            <w:r w:rsidRPr="000F7479">
              <w:t xml:space="preserve">Общий </w:t>
            </w:r>
            <w:r w:rsidR="00CC57DB" w:rsidRPr="000F7479">
              <w:t>уровень звукового давления,  дБ</w:t>
            </w:r>
            <w:r w:rsidRPr="000F7479">
              <w:t>Лин</w:t>
            </w:r>
          </w:p>
        </w:tc>
        <w:tc>
          <w:tcPr>
            <w:tcW w:w="2534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0" w:name="izm_time"/>
            <w:bookmarkEnd w:id="10"/>
            <w:r w:rsidRPr="000F7479">
              <w:t>Время воздействия, %</w:t>
            </w:r>
          </w:p>
        </w:tc>
      </w:tr>
      <w:tr w:rsidR="00103CC3" w:rsidRPr="000F7479" w:rsidTr="00A907F6">
        <w:trPr>
          <w:jc w:val="center"/>
        </w:trPr>
        <w:tc>
          <w:tcPr>
            <w:tcW w:w="4459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Салон а/м</w:t>
            </w:r>
            <w:r w:rsidR="0078723A">
              <w:t xml:space="preserve"> Volkswagen Polo рег. знак №Р644</w:t>
            </w:r>
            <w:r>
              <w:t>ЕК 07</w:t>
            </w:r>
          </w:p>
        </w:tc>
        <w:tc>
          <w:tcPr>
            <w:tcW w:w="2694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92</w:t>
            </w:r>
          </w:p>
        </w:tc>
        <w:tc>
          <w:tcPr>
            <w:tcW w:w="2534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20</w:t>
            </w:r>
          </w:p>
        </w:tc>
      </w:tr>
    </w:tbl>
    <w:p w:rsidR="00A907F6" w:rsidRPr="000F7479" w:rsidRDefault="00405209" w:rsidP="00A907F6">
      <w:pPr>
        <w:pStyle w:val="a6"/>
      </w:pPr>
      <w:r w:rsidRPr="000F7479">
        <w:t>8</w:t>
      </w:r>
      <w:r w:rsidR="00A907F6" w:rsidRPr="000F7479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5"/>
        <w:gridCol w:w="2318"/>
        <w:gridCol w:w="2318"/>
        <w:gridCol w:w="2319"/>
      </w:tblGrid>
      <w:tr w:rsidR="00A907F6" w:rsidRPr="000F7479" w:rsidTr="000F7479">
        <w:trPr>
          <w:jc w:val="center"/>
        </w:trPr>
        <w:tc>
          <w:tcPr>
            <w:tcW w:w="3465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1" w:name="main_table"/>
            <w:bookmarkStart w:id="12" w:name="param_column"/>
            <w:bookmarkEnd w:id="11"/>
            <w:bookmarkEnd w:id="12"/>
            <w:r w:rsidRPr="000F7479">
              <w:t>Фактор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3" w:name="fact_column"/>
            <w:bookmarkEnd w:id="13"/>
            <w:r w:rsidRPr="000F7479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4" w:name="norm_column"/>
            <w:bookmarkEnd w:id="14"/>
            <w:r w:rsidRPr="000F7479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5" w:name="kut_column"/>
            <w:bookmarkEnd w:id="15"/>
            <w:r w:rsidRPr="000F7479">
              <w:t>Класс условий труда</w:t>
            </w:r>
          </w:p>
        </w:tc>
      </w:tr>
      <w:tr w:rsidR="00103CC3" w:rsidRPr="000F7479" w:rsidTr="000F7479">
        <w:trPr>
          <w:jc w:val="center"/>
        </w:trPr>
        <w:tc>
          <w:tcPr>
            <w:tcW w:w="3465" w:type="dxa"/>
            <w:vAlign w:val="center"/>
          </w:tcPr>
          <w:p w:rsidR="00103CC3" w:rsidRPr="000F7479" w:rsidRDefault="0078723A" w:rsidP="00E576CE">
            <w:pPr>
              <w:pStyle w:val="a8"/>
            </w:pPr>
            <w:bookmarkStart w:id="16" w:name="Lekv" w:colFirst="0" w:colLast="0"/>
            <w:r>
              <w:t>Эквивалентный общий уровень звукового давления, дБ"Лин"</w:t>
            </w:r>
          </w:p>
        </w:tc>
        <w:tc>
          <w:tcPr>
            <w:tcW w:w="2318" w:type="dxa"/>
            <w:vAlign w:val="center"/>
          </w:tcPr>
          <w:p w:rsidR="00103CC3" w:rsidRPr="000F7479" w:rsidRDefault="0078723A" w:rsidP="00E576CE">
            <w:pPr>
              <w:pStyle w:val="a8"/>
            </w:pPr>
            <w:bookmarkStart w:id="17" w:name="_GoBack"/>
            <w:bookmarkEnd w:id="17"/>
            <w:r>
              <w:t>85</w:t>
            </w:r>
          </w:p>
        </w:tc>
        <w:tc>
          <w:tcPr>
            <w:tcW w:w="2318" w:type="dxa"/>
            <w:vAlign w:val="center"/>
          </w:tcPr>
          <w:p w:rsidR="00103CC3" w:rsidRPr="000F7479" w:rsidRDefault="00103CC3" w:rsidP="00E576CE">
            <w:pPr>
              <w:pStyle w:val="a8"/>
            </w:pPr>
            <w:r>
              <w:t>110</w:t>
            </w:r>
          </w:p>
        </w:tc>
        <w:tc>
          <w:tcPr>
            <w:tcW w:w="2319" w:type="dxa"/>
            <w:vAlign w:val="center"/>
          </w:tcPr>
          <w:p w:rsidR="00103CC3" w:rsidRPr="000F7479" w:rsidRDefault="0078723A" w:rsidP="00E576CE">
            <w:pPr>
              <w:pStyle w:val="a8"/>
            </w:pPr>
            <w:r>
              <w:t>2</w:t>
            </w:r>
          </w:p>
        </w:tc>
      </w:tr>
      <w:bookmarkEnd w:id="16"/>
    </w:tbl>
    <w:p w:rsidR="000F7479" w:rsidRPr="00044393" w:rsidRDefault="000F7479" w:rsidP="000F7479">
      <w:pPr>
        <w:ind w:left="284"/>
        <w:rPr>
          <w:sz w:val="16"/>
          <w:szCs w:val="16"/>
        </w:rPr>
      </w:pPr>
    </w:p>
    <w:p w:rsidR="000F7479" w:rsidRPr="00044393" w:rsidRDefault="000F7479" w:rsidP="000F7479">
      <w:pPr>
        <w:pStyle w:val="a6"/>
        <w:keepNext/>
      </w:pPr>
      <w:r w:rsidRPr="00044393">
        <w:t>9. Заключение:</w:t>
      </w:r>
    </w:p>
    <w:p w:rsidR="000F7479" w:rsidRPr="00044393" w:rsidRDefault="0078723A" w:rsidP="000F7479">
      <w:r>
        <w:fldChar w:fldCharType="begin"/>
      </w:r>
      <w:r>
        <w:instrText xml:space="preserve"> DOCVARIABLE att_zakl \* MERGEFORMAT </w:instrText>
      </w:r>
      <w:r>
        <w:fldChar w:fldCharType="separate"/>
      </w:r>
      <w:r w:rsidRPr="0078723A">
        <w:rPr>
          <w:bCs/>
        </w:rPr>
        <w:t>-</w:t>
      </w:r>
      <w:r w:rsidRPr="0078723A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0F7479" w:rsidRPr="00044393">
        <w:br/>
        <w:t xml:space="preserve">- класс условий труда - </w:t>
      </w:r>
      <w:r>
        <w:fldChar w:fldCharType="begin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0F7479" w:rsidRPr="00044393" w:rsidRDefault="000F7479" w:rsidP="000F7479">
      <w:pPr>
        <w:keepNext/>
        <w:spacing w:before="120"/>
        <w:rPr>
          <w:rStyle w:val="a7"/>
        </w:rPr>
      </w:pPr>
      <w:r w:rsidRPr="00044393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F7479" w:rsidRPr="00103CC3" w:rsidTr="00A127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</w:pPr>
            <w:r w:rsidRPr="00103CC3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</w:pPr>
            <w:r w:rsidRPr="00103CC3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</w:pPr>
            <w:r w:rsidRPr="00103CC3">
              <w:t>Гамов Алексей Юрьевич</w:t>
            </w:r>
          </w:p>
        </w:tc>
      </w:tr>
      <w:tr w:rsidR="000F7479" w:rsidRPr="00103CC3" w:rsidTr="00A1277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  <w:rPr>
                <w:b/>
                <w:vertAlign w:val="superscript"/>
              </w:rPr>
            </w:pPr>
            <w:r w:rsidRPr="00103CC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  <w:rPr>
                <w:b/>
                <w:vertAlign w:val="superscript"/>
              </w:rPr>
            </w:pPr>
            <w:r w:rsidRPr="00103CC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  <w:rPr>
                <w:b/>
                <w:vertAlign w:val="superscript"/>
              </w:rPr>
            </w:pPr>
            <w:r w:rsidRPr="00103CC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103CC3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103CC3" w:rsidRDefault="00103CC3" w:rsidP="00A12776">
            <w:pPr>
              <w:pStyle w:val="a8"/>
              <w:keepNext/>
              <w:rPr>
                <w:b/>
                <w:vertAlign w:val="superscript"/>
              </w:rPr>
            </w:pPr>
            <w:r w:rsidRPr="00103CC3">
              <w:rPr>
                <w:vertAlign w:val="superscript"/>
              </w:rPr>
              <w:t>(Ф.И.О.)</w:t>
            </w:r>
          </w:p>
        </w:tc>
      </w:tr>
    </w:tbl>
    <w:p w:rsidR="007D1852" w:rsidRPr="000F7479" w:rsidRDefault="007D1852" w:rsidP="000F7479">
      <w:pPr>
        <w:ind w:left="284"/>
        <w:rPr>
          <w:sz w:val="2"/>
          <w:szCs w:val="2"/>
        </w:rPr>
      </w:pPr>
    </w:p>
    <w:sectPr w:rsidR="007D1852" w:rsidRPr="000F7479" w:rsidSect="000F7479">
      <w:footerReference w:type="default" r:id="rId7"/>
      <w:pgSz w:w="11906" w:h="16838"/>
      <w:pgMar w:top="709" w:right="851" w:bottom="993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CC3" w:rsidRDefault="00103CC3" w:rsidP="0076042D">
      <w:pPr>
        <w:pStyle w:val="a9"/>
      </w:pPr>
      <w:r>
        <w:separator/>
      </w:r>
    </w:p>
  </w:endnote>
  <w:endnote w:type="continuationSeparator" w:id="0">
    <w:p w:rsidR="00103CC3" w:rsidRDefault="00103CC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C21B9" w:rsidTr="00A12776">
      <w:tc>
        <w:tcPr>
          <w:tcW w:w="4821" w:type="dxa"/>
          <w:shd w:val="clear" w:color="auto" w:fill="auto"/>
        </w:tcPr>
        <w:p w:rsidR="00CC21B9" w:rsidRPr="00A12776" w:rsidRDefault="0078723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67- И -1-К.2016</w:t>
          </w:r>
        </w:p>
      </w:tc>
      <w:tc>
        <w:tcPr>
          <w:tcW w:w="784" w:type="dxa"/>
          <w:shd w:val="clear" w:color="auto" w:fill="auto"/>
        </w:tcPr>
        <w:p w:rsidR="00CC21B9" w:rsidRPr="00A12776" w:rsidRDefault="00CC21B9" w:rsidP="00A12776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  <w:shd w:val="clear" w:color="auto" w:fill="auto"/>
        </w:tcPr>
        <w:p w:rsidR="00CC21B9" w:rsidRPr="00A12776" w:rsidRDefault="00CC21B9" w:rsidP="00A1277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A12776">
            <w:rPr>
              <w:rStyle w:val="ae"/>
              <w:sz w:val="20"/>
              <w:szCs w:val="20"/>
            </w:rPr>
            <w:t xml:space="preserve">Стр.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PAGE 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78723A">
            <w:rPr>
              <w:rStyle w:val="ae"/>
              <w:noProof/>
              <w:sz w:val="20"/>
              <w:szCs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из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 </w:instrText>
          </w:r>
          <w:r w:rsidRPr="00A12776">
            <w:rPr>
              <w:rStyle w:val="ae"/>
              <w:sz w:val="20"/>
              <w:szCs w:val="20"/>
              <w:lang w:val="en-US"/>
            </w:rPr>
            <w:instrText>SECTION</w:instrText>
          </w:r>
          <w:r w:rsidRPr="00A12776">
            <w:rPr>
              <w:rStyle w:val="ae"/>
              <w:sz w:val="20"/>
              <w:szCs w:val="20"/>
            </w:rPr>
            <w:instrText xml:space="preserve">PAGES   \* MERGEFORMAT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78723A" w:rsidRPr="0078723A">
            <w:rPr>
              <w:rStyle w:val="ae"/>
              <w:noProof/>
              <w:sz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0F7479" w:rsidRDefault="000F7479" w:rsidP="000F747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CC21B9" w:rsidRDefault="000F7479" w:rsidP="000F747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CC3" w:rsidRDefault="00103CC3" w:rsidP="0076042D">
      <w:pPr>
        <w:pStyle w:val="a9"/>
      </w:pPr>
      <w:r>
        <w:separator/>
      </w:r>
    </w:p>
  </w:footnote>
  <w:footnote w:type="continuationSeparator" w:id="0">
    <w:p w:rsidR="00103CC3" w:rsidRDefault="00103CC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r" w:val=" узлы и агрегаты а/м "/>
    <w:docVar w:name="dop_shum" w:val="- источник шума;"/>
    <w:docVar w:name="fac_name" w:val="Инфразвук"/>
    <w:docVar w:name="fac_name2" w:val="Инфразвук"/>
    <w:docVar w:name="facid" w:val="5"/>
    <w:docVar w:name="fact_adr" w:val="   "/>
    <w:docVar w:name="factor_guid" w:val="7B817F6CD8F045DABD1B4F6F9CC5F892"/>
    <w:docVar w:name="fill_date" w:val="   "/>
    <w:docVar w:name="form" w:val="1"/>
    <w:docVar w:name="hlp" w:val="3"/>
    <w:docVar w:name="izm_date" w:val="23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7- И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FE585068A6E459AAECB165A6D52E541"/>
    <w:docVar w:name="rm_id" w:val="67"/>
    <w:docVar w:name="rm_name" w:val=" Водитель автомобиля "/>
    <w:docVar w:name="rm_number" w:val=" 67 "/>
    <w:docVar w:name="si_guids" w:val="D3A3A8F5A1DB48B588DFA339B9AEF785@083011@08.10.2015@08.10.2016"/>
    <w:docVar w:name="sign_date" w:val="   "/>
    <w:docVar w:name="struct_info" w:val="    "/>
    <w:docVar w:name="template" w:val="infra_prg_sout.dot"/>
    <w:docVar w:name="timesmena" w:val="480"/>
    <w:docVar w:name="tools" w:val=" бензин, смазочные материалы "/>
    <w:docVar w:name="version" w:val="51"/>
    <w:docVar w:name="zona_name" w:val="Салон а/м Volkswagen Polo рег. знак №Р642ЕК 07"/>
    <w:docVar w:name="zona_time" w:val="20"/>
  </w:docVars>
  <w:rsids>
    <w:rsidRoot w:val="00103CC3"/>
    <w:rsid w:val="00025683"/>
    <w:rsid w:val="00046815"/>
    <w:rsid w:val="0005566C"/>
    <w:rsid w:val="00072388"/>
    <w:rsid w:val="000D1F5B"/>
    <w:rsid w:val="000F7479"/>
    <w:rsid w:val="00103CC3"/>
    <w:rsid w:val="00110025"/>
    <w:rsid w:val="00140706"/>
    <w:rsid w:val="001429B1"/>
    <w:rsid w:val="001607C8"/>
    <w:rsid w:val="00173491"/>
    <w:rsid w:val="001F4D8D"/>
    <w:rsid w:val="0020758D"/>
    <w:rsid w:val="00234932"/>
    <w:rsid w:val="002E55C6"/>
    <w:rsid w:val="00305B2F"/>
    <w:rsid w:val="00367816"/>
    <w:rsid w:val="003876C3"/>
    <w:rsid w:val="003C24DB"/>
    <w:rsid w:val="00402CAC"/>
    <w:rsid w:val="00405209"/>
    <w:rsid w:val="00444410"/>
    <w:rsid w:val="004A47AD"/>
    <w:rsid w:val="004C4DB2"/>
    <w:rsid w:val="00515AE2"/>
    <w:rsid w:val="00563E94"/>
    <w:rsid w:val="00576095"/>
    <w:rsid w:val="005A3A36"/>
    <w:rsid w:val="005B466C"/>
    <w:rsid w:val="005B7FE8"/>
    <w:rsid w:val="005C0A9A"/>
    <w:rsid w:val="006711E9"/>
    <w:rsid w:val="0069682B"/>
    <w:rsid w:val="006A3C2F"/>
    <w:rsid w:val="006C28B3"/>
    <w:rsid w:val="007049EB"/>
    <w:rsid w:val="00710271"/>
    <w:rsid w:val="00717C9F"/>
    <w:rsid w:val="0076042D"/>
    <w:rsid w:val="0078004C"/>
    <w:rsid w:val="0078723A"/>
    <w:rsid w:val="007D1852"/>
    <w:rsid w:val="007D2CEA"/>
    <w:rsid w:val="00883461"/>
    <w:rsid w:val="008E68DE"/>
    <w:rsid w:val="0090588D"/>
    <w:rsid w:val="0092778A"/>
    <w:rsid w:val="00985089"/>
    <w:rsid w:val="00A12349"/>
    <w:rsid w:val="00A12776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C21B9"/>
    <w:rsid w:val="00CC57DB"/>
    <w:rsid w:val="00CD2C49"/>
    <w:rsid w:val="00CE3307"/>
    <w:rsid w:val="00D76DF8"/>
    <w:rsid w:val="00DB5302"/>
    <w:rsid w:val="00DD6B1F"/>
    <w:rsid w:val="00E124F4"/>
    <w:rsid w:val="00E36337"/>
    <w:rsid w:val="00E576CE"/>
    <w:rsid w:val="00E80CB7"/>
    <w:rsid w:val="00EB72AD"/>
    <w:rsid w:val="00EC37A1"/>
    <w:rsid w:val="00EF3DC4"/>
    <w:rsid w:val="00F76072"/>
    <w:rsid w:val="00FA22F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infr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infra_prg_sout</Template>
  <TotalTime>0</TotalTime>
  <Pages>1</Pages>
  <Words>302</Words>
  <Characters>2603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2016-08-24T07:35:00Z</dcterms:created>
  <dcterms:modified xsi:type="dcterms:W3CDTF">2016-08-24T07:35:00Z</dcterms:modified>
</cp:coreProperties>
</file>